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95C91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95C9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595C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595C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595C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595C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595C9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595C91">
        <w:rPr>
          <w:b w:val="0"/>
        </w:rPr>
        <w:t xml:space="preserve"> 71/2307-21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95C91" w:rsidP="00232C8F">
            <w:r>
              <w:t>Юрисконсультант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95C91" w:rsidP="00232C8F">
            <w:r>
              <w:t>27931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595C91" w:rsidRPr="00595C91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595C91" w:rsidRPr="00595C91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595C91" w:rsidRPr="00595C91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95C91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95C91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95C91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95C91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595C91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595C91" w:rsidP="00BA30DE">
            <w:pPr>
              <w:jc w:val="center"/>
            </w:pPr>
            <w:r>
              <w:t>123-129-712 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595C9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95C91" w:rsidRDefault="00595C9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95C91" w:rsidRPr="00D15B1E" w:rsidRDefault="00595C91" w:rsidP="00AD14A4">
            <w:pPr>
              <w:rPr>
                <w:rStyle w:val="a7"/>
              </w:rPr>
            </w:pPr>
          </w:p>
        </w:tc>
      </w:tr>
      <w:tr w:rsidR="00595C9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95C91" w:rsidRDefault="00595C9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95C91" w:rsidRPr="00D15B1E" w:rsidRDefault="00595C91" w:rsidP="00AD14A4">
            <w:pPr>
              <w:rPr>
                <w:rStyle w:val="a7"/>
              </w:rPr>
            </w:pPr>
          </w:p>
        </w:tc>
      </w:tr>
      <w:tr w:rsidR="00595C9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95C91" w:rsidRDefault="00595C9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95C91" w:rsidRPr="00D15B1E" w:rsidRDefault="00595C91" w:rsidP="00AD14A4">
            <w:pPr>
              <w:rPr>
                <w:rStyle w:val="a7"/>
              </w:rPr>
            </w:pPr>
          </w:p>
        </w:tc>
      </w:tr>
      <w:tr w:rsidR="00595C9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95C91" w:rsidRDefault="00595C9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95C91" w:rsidRPr="00D15B1E" w:rsidRDefault="00595C91" w:rsidP="00AD14A4">
            <w:pPr>
              <w:rPr>
                <w:rStyle w:val="a7"/>
              </w:rPr>
            </w:pPr>
          </w:p>
        </w:tc>
      </w:tr>
      <w:tr w:rsidR="00595C9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95C91" w:rsidRDefault="00595C9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95C91" w:rsidRPr="00D15B1E" w:rsidRDefault="00595C91" w:rsidP="00AD14A4">
            <w:pPr>
              <w:rPr>
                <w:rStyle w:val="a7"/>
              </w:rPr>
            </w:pPr>
          </w:p>
        </w:tc>
      </w:tr>
      <w:tr w:rsidR="00595C9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95C91" w:rsidRDefault="00595C9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95C91" w:rsidRPr="00D15B1E" w:rsidRDefault="00595C91" w:rsidP="00AD14A4">
            <w:pPr>
              <w:rPr>
                <w:rStyle w:val="a7"/>
              </w:rPr>
            </w:pPr>
          </w:p>
        </w:tc>
      </w:tr>
      <w:tr w:rsidR="00595C9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95C91" w:rsidRDefault="00595C9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95C91" w:rsidRPr="00D15B1E" w:rsidRDefault="00595C91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595C91" w:rsidRPr="00595C91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595C91" w:rsidRPr="00595C91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D3C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5D3C8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5D3C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95C9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95C9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95C9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95C9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95C9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95C9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95C9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5D3C8E" w:rsidRPr="005D3C8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5D3C8E" w:rsidRPr="005D3C8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95C91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95C91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95C9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95C91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95C91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95C9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5D3C8E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5D3C8E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595C9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5C91" w:rsidRPr="00595C91" w:rsidRDefault="00595C91" w:rsidP="00EF07A3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5C91" w:rsidRPr="00595C91" w:rsidRDefault="00595C91" w:rsidP="00EF07A3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5C91" w:rsidRPr="00595C91" w:rsidRDefault="00595C91" w:rsidP="00EF07A3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5C91" w:rsidRPr="00595C91" w:rsidRDefault="00595C91" w:rsidP="00EF07A3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5C91" w:rsidRPr="00595C91" w:rsidRDefault="00595C91" w:rsidP="00EF07A3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5C91" w:rsidRPr="00595C91" w:rsidRDefault="00595C91" w:rsidP="00EF07A3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5C91" w:rsidRPr="00595C91" w:rsidRDefault="00595C91" w:rsidP="004E51DC">
            <w:pPr>
              <w:pStyle w:val="a8"/>
            </w:pPr>
          </w:p>
        </w:tc>
      </w:tr>
      <w:tr w:rsidR="00595C91" w:rsidRPr="00595C91" w:rsidTr="00595C9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95C91" w:rsidRPr="00595C91" w:rsidRDefault="00595C91" w:rsidP="00EF07A3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95C91" w:rsidRPr="00595C91" w:rsidRDefault="00595C91" w:rsidP="004E51DC">
            <w:pPr>
              <w:pStyle w:val="a8"/>
              <w:rPr>
                <w:vertAlign w:val="superscript"/>
              </w:rPr>
            </w:pPr>
            <w:r w:rsidRPr="00595C91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595C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5D3C8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5D3C8E" w:rsidRPr="005D3C8E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793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1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DF9098460874B59A6AE2F5FEE8ED867"/>
    <w:docVar w:name="rm_id" w:val="6683"/>
    <w:docVar w:name="rm_name" w:val="                                          "/>
    <w:docVar w:name="rm_number" w:val=" 7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6ACA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95C91"/>
    <w:rsid w:val="005A3A36"/>
    <w:rsid w:val="005B466C"/>
    <w:rsid w:val="005B7FE8"/>
    <w:rsid w:val="005C0A9A"/>
    <w:rsid w:val="005D3C8E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2022-02-16T09:02:00Z</dcterms:created>
  <dcterms:modified xsi:type="dcterms:W3CDTF">2022-02-18T08:24:00Z</dcterms:modified>
</cp:coreProperties>
</file>